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FC1A0" w14:textId="58E24B1A" w:rsidR="00D45C8E" w:rsidRDefault="00D45C8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PALMER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d.ca.1426)</w:t>
      </w:r>
    </w:p>
    <w:p w14:paraId="3EE8ED4B" w14:textId="77777777" w:rsidR="00D45C8E" w:rsidRDefault="00D45C8E" w:rsidP="009139A6">
      <w:pPr>
        <w:pStyle w:val="NoSpacing"/>
        <w:rPr>
          <w:rFonts w:cs="Times New Roman"/>
          <w:szCs w:val="24"/>
        </w:rPr>
      </w:pPr>
    </w:p>
    <w:p w14:paraId="331024F2" w14:textId="77777777" w:rsidR="00D45C8E" w:rsidRDefault="00D45C8E" w:rsidP="009139A6">
      <w:pPr>
        <w:pStyle w:val="NoSpacing"/>
        <w:rPr>
          <w:rFonts w:cs="Times New Roman"/>
          <w:szCs w:val="24"/>
        </w:rPr>
      </w:pPr>
    </w:p>
    <w:p w14:paraId="20ACF789" w14:textId="33038C76" w:rsidR="00D45C8E" w:rsidRDefault="00D45C8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Oct.1426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Huntingdonshire.</w:t>
      </w:r>
    </w:p>
    <w:p w14:paraId="1C919111" w14:textId="394B07C6" w:rsidR="00D45C8E" w:rsidRDefault="00D45C8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p.136)</w:t>
      </w:r>
    </w:p>
    <w:p w14:paraId="612C35B9" w14:textId="77777777" w:rsidR="00D45C8E" w:rsidRDefault="00D45C8E" w:rsidP="009139A6">
      <w:pPr>
        <w:pStyle w:val="NoSpacing"/>
        <w:rPr>
          <w:rFonts w:cs="Times New Roman"/>
          <w:szCs w:val="24"/>
        </w:rPr>
      </w:pPr>
    </w:p>
    <w:p w14:paraId="789160BC" w14:textId="77777777" w:rsidR="00D45C8E" w:rsidRDefault="00D45C8E" w:rsidP="009139A6">
      <w:pPr>
        <w:pStyle w:val="NoSpacing"/>
        <w:rPr>
          <w:rFonts w:cs="Times New Roman"/>
          <w:szCs w:val="24"/>
        </w:rPr>
      </w:pPr>
    </w:p>
    <w:p w14:paraId="3322E1F0" w14:textId="3089683E" w:rsidR="00D45C8E" w:rsidRPr="00D45C8E" w:rsidRDefault="00D45C8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February 2024</w:t>
      </w:r>
    </w:p>
    <w:sectPr w:rsidR="00D45C8E" w:rsidRPr="00D45C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8B58F" w14:textId="77777777" w:rsidR="00196F4B" w:rsidRDefault="00196F4B" w:rsidP="009139A6">
      <w:r>
        <w:separator/>
      </w:r>
    </w:p>
  </w:endnote>
  <w:endnote w:type="continuationSeparator" w:id="0">
    <w:p w14:paraId="096F7220" w14:textId="77777777" w:rsidR="00196F4B" w:rsidRDefault="00196F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8C8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B8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15B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7A4CD" w14:textId="77777777" w:rsidR="00196F4B" w:rsidRDefault="00196F4B" w:rsidP="009139A6">
      <w:r>
        <w:separator/>
      </w:r>
    </w:p>
  </w:footnote>
  <w:footnote w:type="continuationSeparator" w:id="0">
    <w:p w14:paraId="5AC8777D" w14:textId="77777777" w:rsidR="00196F4B" w:rsidRDefault="00196F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A8B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892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661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4B"/>
    <w:rsid w:val="000666E0"/>
    <w:rsid w:val="00196F4B"/>
    <w:rsid w:val="002510B7"/>
    <w:rsid w:val="005C130B"/>
    <w:rsid w:val="00826F5C"/>
    <w:rsid w:val="009139A6"/>
    <w:rsid w:val="009448BB"/>
    <w:rsid w:val="00947624"/>
    <w:rsid w:val="00A3176C"/>
    <w:rsid w:val="00A934F5"/>
    <w:rsid w:val="00AE65F8"/>
    <w:rsid w:val="00BA00AB"/>
    <w:rsid w:val="00CB4ED9"/>
    <w:rsid w:val="00D45C8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552ED"/>
  <w15:chartTrackingRefBased/>
  <w15:docId w15:val="{7B1524D9-6CD7-42A4-9682-847EB8038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19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2024-02-02T21:24:00Z</dcterms:created>
  <dcterms:modified xsi:type="dcterms:W3CDTF">2024-02-02T21:47:00Z</dcterms:modified>
</cp:coreProperties>
</file>